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275"/>
        <w:gridCol w:w="3402"/>
      </w:tblGrid>
      <w:tr w:rsidR="00F9571F" w:rsidRPr="008F6547" w:rsidTr="001C21AA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:rsidR="00F9571F" w:rsidRPr="008F6547" w:rsidRDefault="00556CE7" w:rsidP="00410951">
            <w:pPr>
              <w:jc w:val="left"/>
            </w:pPr>
            <w:r>
              <w:rPr>
                <w:rFonts w:cs="Arial"/>
                <w:color w:val="000000"/>
                <w:sz w:val="16"/>
                <w:szCs w:val="16"/>
              </w:rPr>
              <w:t>Name lt. Handelsregister und Anschrift des Bieters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:rsidR="00F9571F" w:rsidRPr="008F6547" w:rsidRDefault="006A1F5B" w:rsidP="006A1F5B">
            <w:pPr>
              <w:jc w:val="left"/>
            </w:pPr>
            <w:r>
              <w:t>Ort:</w:t>
            </w:r>
          </w:p>
        </w:tc>
        <w:tc>
          <w:tcPr>
            <w:tcW w:w="340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F9571F" w:rsidRPr="008F6547" w:rsidRDefault="00F9571F" w:rsidP="00940F19"/>
        </w:tc>
      </w:tr>
      <w:tr w:rsidR="00F9571F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F9571F" w:rsidRPr="008F6547" w:rsidRDefault="00F9571F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F9571F" w:rsidRPr="008F6547" w:rsidRDefault="006A1F5B" w:rsidP="006A1F5B">
            <w:pPr>
              <w:jc w:val="left"/>
            </w:pPr>
            <w:r>
              <w:t>Datum: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F9571F" w:rsidRPr="008F6547" w:rsidRDefault="00F9571F" w:rsidP="00940F19"/>
        </w:tc>
      </w:tr>
      <w:tr w:rsidR="00F9571F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F9571F" w:rsidRPr="008F6547" w:rsidRDefault="00F9571F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F9571F" w:rsidRPr="008F6547" w:rsidRDefault="006A1F5B" w:rsidP="006A1F5B">
            <w:pPr>
              <w:jc w:val="left"/>
            </w:pPr>
            <w:r>
              <w:t>Tel.: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F9571F" w:rsidRPr="008F6547" w:rsidRDefault="00F9571F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6A1F5B" w:rsidRPr="008F6547" w:rsidRDefault="006A1F5B" w:rsidP="006A1F5B">
            <w:pPr>
              <w:jc w:val="left"/>
            </w:pPr>
            <w:r>
              <w:t>Fax: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6A1F5B" w:rsidRPr="008F6547" w:rsidRDefault="008722A6" w:rsidP="008722A6">
            <w:pPr>
              <w:jc w:val="left"/>
            </w:pPr>
            <w:r>
              <w:t>E</w:t>
            </w:r>
            <w:r w:rsidR="006A1F5B">
              <w:t>-</w:t>
            </w:r>
            <w:r>
              <w:t>M</w:t>
            </w:r>
            <w:r w:rsidR="006A1F5B">
              <w:t>ail: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:rsidR="006A1F5B" w:rsidRPr="008F6547" w:rsidRDefault="006A1F5B" w:rsidP="006A1F5B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tcBorders>
              <w:left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8F6547" w:rsidTr="001C21AA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:rsidR="006A1F5B" w:rsidRPr="008F6547" w:rsidRDefault="006A1F5B" w:rsidP="00940F19"/>
        </w:tc>
        <w:tc>
          <w:tcPr>
            <w:tcW w:w="1275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6A1F5B" w:rsidRDefault="006A1F5B" w:rsidP="006A1F5B">
            <w:pPr>
              <w:jc w:val="left"/>
            </w:pPr>
            <w:r>
              <w:t>HR-Nr.:</w:t>
            </w:r>
          </w:p>
          <w:p w:rsidR="00144FAD" w:rsidRDefault="00144FAD" w:rsidP="006A1F5B">
            <w:pPr>
              <w:jc w:val="left"/>
            </w:pPr>
            <w:r>
              <w:t>Register-</w:t>
            </w:r>
          </w:p>
          <w:p w:rsidR="00144FAD" w:rsidRPr="008F6547" w:rsidRDefault="00144FAD" w:rsidP="006A1F5B">
            <w:pPr>
              <w:jc w:val="left"/>
            </w:pPr>
            <w:r>
              <w:t>gericht:</w:t>
            </w:r>
          </w:p>
        </w:tc>
        <w:tc>
          <w:tcPr>
            <w:tcW w:w="3402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noWrap/>
            <w:vAlign w:val="center"/>
          </w:tcPr>
          <w:p w:rsidR="006A1F5B" w:rsidRPr="008F6547" w:rsidRDefault="006A1F5B" w:rsidP="00940F19"/>
        </w:tc>
      </w:tr>
      <w:tr w:rsidR="006A1F5B" w:rsidRPr="00BD110E" w:rsidTr="006A1F5B">
        <w:trPr>
          <w:trHeight w:val="2273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:rsidR="006A1F5B" w:rsidRDefault="006A1F5B" w:rsidP="00940F19">
            <w:pPr>
              <w:rPr>
                <w:sz w:val="16"/>
                <w:szCs w:val="16"/>
              </w:rPr>
            </w:pP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8722A6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8722A6" w:rsidRPr="00BD110E" w:rsidRDefault="008722A6" w:rsidP="008722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940F19"/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6A1F5B"/>
        </w:tc>
      </w:tr>
      <w:tr w:rsidR="00473D23" w:rsidRPr="008F654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:rsidR="00140608" w:rsidRPr="006A1F5B" w:rsidRDefault="0031077D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6A1F5B">
              <w:rPr>
                <w:sz w:val="16"/>
                <w:szCs w:val="16"/>
              </w:rPr>
              <w:t>aßnahme</w:t>
            </w:r>
          </w:p>
        </w:tc>
      </w:tr>
      <w:tr w:rsidR="00A11C8E" w:rsidRPr="008F654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:rsidR="00A11C8E" w:rsidRPr="007B6E48" w:rsidRDefault="007B6E48" w:rsidP="00940F19">
            <w:pPr>
              <w:rPr>
                <w:b/>
              </w:rPr>
            </w:pPr>
            <w:r w:rsidRPr="007B6E48">
              <w:rPr>
                <w:b/>
              </w:rPr>
              <w:t>Beschaffung von 1 LKW-Kran-Kipper 4X4</w:t>
            </w:r>
          </w:p>
        </w:tc>
      </w:tr>
      <w:tr w:rsidR="00A11C8E" w:rsidRPr="008F654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:rsidR="00A11C8E" w:rsidRPr="008F6547" w:rsidRDefault="00A11C8E" w:rsidP="00940F19"/>
        </w:tc>
      </w:tr>
      <w:tr w:rsidR="00140608" w:rsidRPr="008F654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Leistung</w:t>
            </w:r>
          </w:p>
        </w:tc>
      </w:tr>
      <w:tr w:rsidR="00A11C8E" w:rsidRPr="008F654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A11C8E" w:rsidRPr="00AA0A70" w:rsidRDefault="007B6E48" w:rsidP="00940F19">
            <w:pPr>
              <w:rPr>
                <w:b/>
              </w:rPr>
            </w:pPr>
            <w:r w:rsidRPr="00AA0A70">
              <w:rPr>
                <w:b/>
              </w:rPr>
              <w:t>2026-043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:rsidR="00A11C8E" w:rsidRPr="008F6547" w:rsidRDefault="00A11C8E" w:rsidP="00940F19"/>
        </w:tc>
      </w:tr>
    </w:tbl>
    <w:p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3"/>
        <w:gridCol w:w="21"/>
        <w:gridCol w:w="263"/>
        <w:gridCol w:w="110"/>
        <w:gridCol w:w="168"/>
        <w:gridCol w:w="363"/>
        <w:gridCol w:w="775"/>
        <w:gridCol w:w="4104"/>
        <w:gridCol w:w="567"/>
        <w:gridCol w:w="284"/>
        <w:gridCol w:w="567"/>
        <w:gridCol w:w="1137"/>
        <w:gridCol w:w="231"/>
        <w:gridCol w:w="48"/>
        <w:gridCol w:w="407"/>
        <w:gridCol w:w="28"/>
      </w:tblGrid>
      <w:tr w:rsidR="00A11C8E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A11C8E" w:rsidRPr="00473D23" w:rsidRDefault="00A11C8E" w:rsidP="00473D23">
            <w:pPr>
              <w:jc w:val="left"/>
              <w:rPr>
                <w:b/>
                <w:bCs/>
              </w:rPr>
            </w:pPr>
            <w:r w:rsidRPr="00473D23">
              <w:rPr>
                <w:b/>
                <w:bCs/>
              </w:rPr>
              <w:t>Anlagen</w:t>
            </w:r>
            <w:r w:rsidR="006A1F5B" w:rsidRPr="00473D23">
              <w:rPr>
                <w:rStyle w:val="Funotenzeichen"/>
                <w:bCs/>
              </w:rPr>
              <w:footnoteReference w:id="1"/>
            </w: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89271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A11C8E" w:rsidRPr="005566B1" w:rsidRDefault="004C2246" w:rsidP="00A11C8E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A11C8E" w:rsidRPr="005566B1" w:rsidRDefault="00A11C8E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7373" w:type="dxa"/>
            <w:gridSpan w:val="9"/>
            <w:vAlign w:val="center"/>
          </w:tcPr>
          <w:p w:rsidR="00A11C8E" w:rsidRPr="005566B1" w:rsidRDefault="00A11C8E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1925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C27BD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087541" w:rsidP="00A079C3">
            <w:pPr>
              <w:jc w:val="left"/>
            </w:pPr>
            <w:r>
              <w:t>Einheitliche Europäische Eigenerklärung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173687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087541" w:rsidP="00A079C3">
            <w:pPr>
              <w:jc w:val="left"/>
            </w:pPr>
            <w:r>
              <w:t>Eigenerklärung zur Eignung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1386946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221</w:t>
            </w: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087541" w:rsidP="00A079C3">
            <w:pPr>
              <w:jc w:val="left"/>
            </w:pPr>
            <w:r w:rsidRPr="00EC390F">
              <w:t>Preisermittlung bei Zuschlagskalkulation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876892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222</w:t>
            </w: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087541" w:rsidP="00A079C3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255066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233</w:t>
            </w: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087541" w:rsidP="00A079C3">
            <w:pPr>
              <w:jc w:val="left"/>
            </w:pPr>
            <w:r>
              <w:t>Nachunternehmerleistungen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645384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 w:rsidRPr="00D425A1">
              <w:t>234</w:t>
            </w: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087541" w:rsidP="00A079C3">
            <w:pPr>
              <w:jc w:val="left"/>
            </w:pPr>
            <w:r w:rsidRPr="00597968">
              <w:t>Bieter-/Arbeitsgemeinschaft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812073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  <w:r>
              <w:t>235</w:t>
            </w:r>
          </w:p>
        </w:tc>
        <w:tc>
          <w:tcPr>
            <w:tcW w:w="7373" w:type="dxa"/>
            <w:gridSpan w:val="9"/>
            <w:vAlign w:val="center"/>
          </w:tcPr>
          <w:p w:rsidR="00087541" w:rsidRPr="00D425A1" w:rsidRDefault="00087541" w:rsidP="00A079C3">
            <w:pPr>
              <w:jc w:val="left"/>
            </w:pPr>
            <w:r>
              <w:t>Verzeichnis der Leistungen/Kapazitäten anderer Unternehmen</w:t>
            </w:r>
          </w:p>
        </w:tc>
      </w:tr>
      <w:tr w:rsidR="007E70A0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7E70A0" w:rsidRPr="00087541" w:rsidRDefault="007E70A0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250854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7E70A0" w:rsidRPr="005C27BD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7E70A0" w:rsidRPr="00D425A1" w:rsidRDefault="007E70A0" w:rsidP="00A079C3">
            <w:pPr>
              <w:jc w:val="left"/>
            </w:pPr>
            <w:r>
              <w:t>236</w:t>
            </w:r>
          </w:p>
        </w:tc>
        <w:tc>
          <w:tcPr>
            <w:tcW w:w="7373" w:type="dxa"/>
            <w:gridSpan w:val="9"/>
            <w:vAlign w:val="center"/>
          </w:tcPr>
          <w:p w:rsidR="007E70A0" w:rsidRDefault="007E70A0" w:rsidP="00A079C3">
            <w:pPr>
              <w:jc w:val="left"/>
            </w:pPr>
            <w:r>
              <w:t>Verpflichtungserklärung anderer Unternehmen</w:t>
            </w:r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1622798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087541" w:rsidP="00A079C3">
            <w:pPr>
              <w:jc w:val="left"/>
            </w:pPr>
            <w:bookmarkStart w:id="0" w:name="_GoBack"/>
            <w:bookmarkEnd w:id="0"/>
          </w:p>
        </w:tc>
      </w:tr>
      <w:tr w:rsidR="00087541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87541" w:rsidRPr="00087541" w:rsidRDefault="00087541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36510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87541" w:rsidRPr="00597968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87541" w:rsidRPr="00D425A1" w:rsidRDefault="00087541" w:rsidP="00A079C3">
            <w:pPr>
              <w:jc w:val="left"/>
            </w:pPr>
          </w:p>
        </w:tc>
        <w:tc>
          <w:tcPr>
            <w:tcW w:w="7373" w:type="dxa"/>
            <w:gridSpan w:val="9"/>
            <w:vAlign w:val="center"/>
          </w:tcPr>
          <w:p w:rsidR="00087541" w:rsidRPr="00597968" w:rsidRDefault="00A31A3E" w:rsidP="00A31A3E">
            <w:pPr>
              <w:jc w:val="left"/>
            </w:pPr>
            <w:r>
              <w:t>Mustererklärung 3 nach § 4</w:t>
            </w:r>
            <w:r w:rsidR="00087541">
              <w:t xml:space="preserve"> </w:t>
            </w:r>
            <w:r>
              <w:t>Abs.</w:t>
            </w:r>
            <w:r w:rsidR="00087541">
              <w:t xml:space="preserve"> </w:t>
            </w:r>
            <w:r>
              <w:t>2</w:t>
            </w:r>
            <w:r w:rsidR="00087541">
              <w:t xml:space="preserve"> LTTG</w:t>
            </w:r>
          </w:p>
        </w:tc>
      </w:tr>
      <w:tr w:rsidR="000D4D14" w:rsidRPr="001C60F2" w:rsidTr="00634F00">
        <w:trPr>
          <w:trHeight w:val="284"/>
        </w:trPr>
        <w:tc>
          <w:tcPr>
            <w:tcW w:w="1156" w:type="dxa"/>
            <w:gridSpan w:val="7"/>
            <w:noWrap/>
            <w:tcMar>
              <w:left w:w="28" w:type="dxa"/>
            </w:tcMar>
            <w:vAlign w:val="center"/>
          </w:tcPr>
          <w:p w:rsidR="000D4D14" w:rsidRPr="00087541" w:rsidRDefault="000D4D14" w:rsidP="00087541">
            <w:pPr>
              <w:jc w:val="left"/>
              <w:rPr>
                <w:b/>
                <w:bCs/>
              </w:rPr>
            </w:pPr>
          </w:p>
        </w:tc>
        <w:sdt>
          <w:sdtPr>
            <w:rPr>
              <w:rFonts w:cs="Arial"/>
              <w:color w:val="000000"/>
              <w:sz w:val="24"/>
              <w:szCs w:val="24"/>
            </w:rPr>
            <w:id w:val="-24645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3" w:type="dxa"/>
                <w:noWrap/>
                <w:vAlign w:val="center"/>
              </w:tcPr>
              <w:p w:rsidR="000D4D14" w:rsidRPr="005C27BD" w:rsidRDefault="004C2246" w:rsidP="00A079C3">
                <w:pPr>
                  <w:jc w:val="left"/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775" w:type="dxa"/>
            <w:vAlign w:val="center"/>
          </w:tcPr>
          <w:p w:rsidR="000D4D14" w:rsidRPr="00D425A1" w:rsidRDefault="000D4D14" w:rsidP="00A079C3">
            <w:pPr>
              <w:jc w:val="left"/>
            </w:pPr>
            <w:r>
              <w:t>523</w:t>
            </w:r>
          </w:p>
        </w:tc>
        <w:tc>
          <w:tcPr>
            <w:tcW w:w="7373" w:type="dxa"/>
            <w:gridSpan w:val="9"/>
            <w:vAlign w:val="center"/>
          </w:tcPr>
          <w:p w:rsidR="000D4D14" w:rsidRDefault="000D4D14" w:rsidP="00A31A3E">
            <w:pPr>
              <w:jc w:val="left"/>
            </w:pPr>
            <w:r>
              <w:t>Eigenerklärung Sanktionen-EU</w:t>
            </w:r>
          </w:p>
        </w:tc>
      </w:tr>
      <w:tr w:rsidR="00BD110E" w:rsidRPr="001C60F2" w:rsidTr="007A78B0">
        <w:trPr>
          <w:trHeight w:val="397"/>
        </w:trPr>
        <w:tc>
          <w:tcPr>
            <w:tcW w:w="9667" w:type="dxa"/>
            <w:gridSpan w:val="18"/>
            <w:noWrap/>
            <w:tcMar>
              <w:left w:w="28" w:type="dxa"/>
            </w:tcMar>
          </w:tcPr>
          <w:p w:rsidR="00BD110E" w:rsidRDefault="00BD110E" w:rsidP="001851FC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</w:p>
          <w:p w:rsidR="00634F00" w:rsidRPr="00634F00" w:rsidRDefault="00634F00" w:rsidP="00634F00"/>
        </w:tc>
      </w:tr>
      <w:tr w:rsidR="00634F00" w:rsidRPr="00771DBF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771DBF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30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634F00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634F00" w:rsidRPr="00771DBF" w:rsidRDefault="00634F00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771DBF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634F00" w:rsidRPr="00771DBF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634F00" w:rsidRPr="00771DBF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634F00" w:rsidRPr="00771DBF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634F00" w:rsidRPr="00771DBF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634F00" w:rsidRPr="008C109B" w:rsidTr="001851FC">
        <w:trPr>
          <w:trHeight w:val="170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634F00" w:rsidRPr="008C109B" w:rsidRDefault="00634F00" w:rsidP="001C60F2"/>
        </w:tc>
        <w:tc>
          <w:tcPr>
            <w:tcW w:w="9073" w:type="dxa"/>
            <w:gridSpan w:val="15"/>
            <w:noWrap/>
            <w:vAlign w:val="center"/>
          </w:tcPr>
          <w:p w:rsidR="00634F00" w:rsidRPr="00634F00" w:rsidRDefault="00634F00" w:rsidP="001C60F2">
            <w:pPr>
              <w:rPr>
                <w:b/>
              </w:rPr>
            </w:pPr>
            <w:r w:rsidRPr="00634F00">
              <w:rPr>
                <w:b/>
              </w:rPr>
              <w:t>An mein/unser Angebot halte(n) ich/wir mich/uns bis zum Ablauf der Bindefrist gebun</w:t>
            </w:r>
            <w:r w:rsidRPr="00634F00">
              <w:rPr>
                <w:b/>
              </w:rPr>
              <w:softHyphen/>
              <w:t>den.</w:t>
            </w:r>
          </w:p>
        </w:tc>
      </w:tr>
      <w:tr w:rsidR="00634F00" w:rsidRPr="008C109B" w:rsidTr="001851FC">
        <w:trPr>
          <w:trHeight w:val="170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634F00" w:rsidRPr="008C109B" w:rsidRDefault="00634F00" w:rsidP="001C60F2"/>
        </w:tc>
        <w:tc>
          <w:tcPr>
            <w:tcW w:w="9073" w:type="dxa"/>
            <w:gridSpan w:val="15"/>
            <w:noWrap/>
            <w:vAlign w:val="center"/>
          </w:tcPr>
          <w:p w:rsidR="00634F00" w:rsidRPr="00634F00" w:rsidRDefault="00634F00" w:rsidP="001C60F2">
            <w:pPr>
              <w:rPr>
                <w:b/>
              </w:rPr>
            </w:pPr>
          </w:p>
        </w:tc>
      </w:tr>
      <w:tr w:rsidR="00634F00" w:rsidRPr="008C109B" w:rsidTr="001851FC">
        <w:trPr>
          <w:trHeight w:val="170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634F00" w:rsidRPr="008C109B" w:rsidRDefault="00634F00" w:rsidP="001C60F2"/>
        </w:tc>
        <w:tc>
          <w:tcPr>
            <w:tcW w:w="9073" w:type="dxa"/>
            <w:gridSpan w:val="15"/>
            <w:noWrap/>
            <w:vAlign w:val="center"/>
          </w:tcPr>
          <w:p w:rsidR="00634F00" w:rsidRPr="00634F00" w:rsidRDefault="00634F00" w:rsidP="001C60F2">
            <w:pPr>
              <w:rPr>
                <w:b/>
              </w:rPr>
            </w:pPr>
          </w:p>
        </w:tc>
      </w:tr>
      <w:tr w:rsidR="00BD110E" w:rsidRPr="001C60F2" w:rsidTr="00634F00">
        <w:trPr>
          <w:trHeight w:val="284"/>
        </w:trPr>
        <w:tc>
          <w:tcPr>
            <w:tcW w:w="6398" w:type="dxa"/>
            <w:gridSpan w:val="10"/>
            <w:noWrap/>
            <w:tcMar>
              <w:left w:w="28" w:type="dxa"/>
            </w:tcMar>
          </w:tcPr>
          <w:p w:rsidR="00BD110E" w:rsidRPr="00410951" w:rsidRDefault="00BD110E" w:rsidP="001851FC">
            <w:pPr>
              <w:pStyle w:val="berschrift1"/>
            </w:pPr>
            <w:r w:rsidRPr="00597968">
              <w:lastRenderedPageBreak/>
              <w:t>Die Angebotsendsumme des Hauptangebotes gem. Leistungsbeschreibung</w:t>
            </w:r>
            <w:r>
              <w:t xml:space="preserve"> einschl. Umsatzsteuer </w:t>
            </w:r>
            <w:r w:rsidRPr="00597968">
              <w:t>beträgt</w:t>
            </w:r>
          </w:p>
        </w:tc>
        <w:tc>
          <w:tcPr>
            <w:tcW w:w="851" w:type="dxa"/>
            <w:gridSpan w:val="2"/>
            <w:vAlign w:val="center"/>
          </w:tcPr>
          <w:p w:rsidR="00C456E1" w:rsidRDefault="00C456E1" w:rsidP="00B739CD">
            <w:pPr>
              <w:jc w:val="left"/>
              <w:rPr>
                <w:b/>
              </w:rPr>
            </w:pPr>
          </w:p>
          <w:p w:rsidR="00C456E1" w:rsidRDefault="00C456E1" w:rsidP="00B739CD">
            <w:pPr>
              <w:jc w:val="left"/>
              <w:rPr>
                <w:b/>
              </w:rPr>
            </w:pPr>
          </w:p>
          <w:p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1704" w:type="dxa"/>
            <w:gridSpan w:val="2"/>
            <w:tcBorders>
              <w:bottom w:val="single" w:sz="4" w:space="0" w:color="7F7F7F"/>
            </w:tcBorders>
            <w:vAlign w:val="bottom"/>
          </w:tcPr>
          <w:p w:rsidR="00BD110E" w:rsidRPr="00410951" w:rsidRDefault="00BD110E" w:rsidP="00144D50">
            <w:pPr>
              <w:jc w:val="left"/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C456E1" w:rsidRDefault="00C456E1" w:rsidP="00473D23">
            <w:pPr>
              <w:jc w:val="center"/>
              <w:rPr>
                <w:b/>
              </w:rPr>
            </w:pPr>
          </w:p>
          <w:p w:rsidR="00C456E1" w:rsidRDefault="00C456E1" w:rsidP="00473D23">
            <w:pPr>
              <w:jc w:val="center"/>
              <w:rPr>
                <w:b/>
              </w:rPr>
            </w:pPr>
          </w:p>
          <w:p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BD110E" w:rsidRPr="00B739CD" w:rsidTr="00634F00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804" w:type="dxa"/>
            <w:gridSpan w:val="7"/>
            <w:noWrap/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704" w:type="dxa"/>
            <w:gridSpan w:val="2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:rsidR="00BD110E" w:rsidRDefault="00BD110E" w:rsidP="00144D50">
            <w:pPr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BD110E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BD110E" w:rsidRPr="00B739CD" w:rsidTr="00634F00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804" w:type="dxa"/>
            <w:gridSpan w:val="7"/>
            <w:noWrap/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704" w:type="dxa"/>
            <w:gridSpan w:val="2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:rsidR="00BD110E" w:rsidRDefault="00BD110E" w:rsidP="00144D50">
            <w:pPr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BD110E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BD110E" w:rsidRPr="00B739CD" w:rsidTr="00634F00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804" w:type="dxa"/>
            <w:gridSpan w:val="7"/>
            <w:noWrap/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D110E" w:rsidRPr="00807C7E" w:rsidRDefault="00BD110E" w:rsidP="00807C7E">
            <w:pPr>
              <w:jc w:val="left"/>
              <w:rPr>
                <w:b/>
                <w:bCs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7F7F7F"/>
            </w:tcBorders>
            <w:vAlign w:val="bottom"/>
          </w:tcPr>
          <w:p w:rsidR="00BD110E" w:rsidRPr="00410951" w:rsidRDefault="00BD110E" w:rsidP="00144D50">
            <w:pPr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BD110E" w:rsidRDefault="00BD110E" w:rsidP="00473D23">
            <w:pPr>
              <w:jc w:val="center"/>
              <w:rPr>
                <w:b/>
              </w:rPr>
            </w:pPr>
          </w:p>
        </w:tc>
      </w:tr>
      <w:tr w:rsidR="00BD110E" w:rsidRPr="001C60F2" w:rsidTr="00634F00">
        <w:trPr>
          <w:trHeight w:val="291"/>
        </w:trPr>
        <w:tc>
          <w:tcPr>
            <w:tcW w:w="6965" w:type="dxa"/>
            <w:gridSpan w:val="11"/>
            <w:noWrap/>
            <w:tcMar>
              <w:left w:w="28" w:type="dxa"/>
            </w:tcMar>
          </w:tcPr>
          <w:p w:rsidR="00C456E1" w:rsidRDefault="00BD110E" w:rsidP="001851FC">
            <w:pPr>
              <w:pStyle w:val="berschrift1"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="00C456E1">
              <w:t xml:space="preserve"> für</w:t>
            </w:r>
          </w:p>
          <w:p w:rsidR="00BD110E" w:rsidRPr="00A11C8E" w:rsidRDefault="00C456E1" w:rsidP="00CB40AA">
            <w:pPr>
              <w:pStyle w:val="berschrift1"/>
              <w:numPr>
                <w:ilvl w:val="0"/>
                <w:numId w:val="0"/>
              </w:numPr>
            </w:pPr>
            <w:r>
              <w:t xml:space="preserve">          </w:t>
            </w:r>
            <w:r w:rsidR="00BD110E" w:rsidRPr="00B739CD">
              <w:t>Haupt</w:t>
            </w:r>
            <w:r w:rsidR="00CB40AA">
              <w:t>angebote</w:t>
            </w:r>
          </w:p>
        </w:tc>
        <w:tc>
          <w:tcPr>
            <w:tcW w:w="851" w:type="dxa"/>
            <w:gridSpan w:val="2"/>
            <w:vAlign w:val="bottom"/>
          </w:tcPr>
          <w:p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1137" w:type="dxa"/>
            <w:tcBorders>
              <w:bottom w:val="single" w:sz="4" w:space="0" w:color="7F7F7F"/>
            </w:tcBorders>
            <w:vAlign w:val="center"/>
          </w:tcPr>
          <w:p w:rsidR="00BD110E" w:rsidRPr="00410951" w:rsidRDefault="00BD110E" w:rsidP="00E33206">
            <w:pPr>
              <w:jc w:val="left"/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C456E1" w:rsidRDefault="00C456E1" w:rsidP="00473D23">
            <w:pPr>
              <w:jc w:val="center"/>
              <w:rPr>
                <w:b/>
              </w:rPr>
            </w:pPr>
          </w:p>
          <w:p w:rsidR="00C456E1" w:rsidRDefault="00C456E1" w:rsidP="00473D23">
            <w:pPr>
              <w:jc w:val="center"/>
              <w:rPr>
                <w:b/>
              </w:rPr>
            </w:pPr>
          </w:p>
          <w:p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:rsidTr="00634F00">
        <w:trPr>
          <w:trHeight w:val="291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6371" w:type="dxa"/>
            <w:gridSpan w:val="8"/>
            <w:noWrap/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851" w:type="dxa"/>
            <w:gridSpan w:val="2"/>
            <w:vAlign w:val="bottom"/>
          </w:tcPr>
          <w:p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tc>
          <w:tcPr>
            <w:tcW w:w="1137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:rsidR="00BD110E" w:rsidRPr="00410951" w:rsidRDefault="00BD110E" w:rsidP="00E33206">
            <w:pPr>
              <w:jc w:val="left"/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:rsidTr="00634F00">
        <w:trPr>
          <w:trHeight w:val="291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6371" w:type="dxa"/>
            <w:gridSpan w:val="8"/>
            <w:noWrap/>
            <w:vAlign w:val="center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851" w:type="dxa"/>
            <w:gridSpan w:val="2"/>
            <w:vAlign w:val="bottom"/>
          </w:tcPr>
          <w:p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137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p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14" w:type="dxa"/>
            <w:gridSpan w:val="4"/>
            <w:vAlign w:val="center"/>
          </w:tcPr>
          <w:p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:rsidTr="007A78B0">
        <w:trPr>
          <w:trHeight w:val="284"/>
        </w:trPr>
        <w:tc>
          <w:tcPr>
            <w:tcW w:w="9667" w:type="dxa"/>
            <w:gridSpan w:val="18"/>
            <w:noWrap/>
            <w:tcMar>
              <w:left w:w="28" w:type="dxa"/>
            </w:tcMar>
          </w:tcPr>
          <w:p w:rsidR="00BD110E" w:rsidRPr="00410951" w:rsidRDefault="00BD110E" w:rsidP="001851FC">
            <w:pPr>
              <w:pStyle w:val="berschrift1"/>
            </w:pPr>
            <w:r>
              <w:t>Bestandteil</w:t>
            </w:r>
            <w:r w:rsidR="0093260C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D110E" w:rsidRPr="001C60F2" w:rsidTr="001851FC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BD110E" w:rsidRPr="001C60F2" w:rsidRDefault="00BD110E" w:rsidP="00BB49CB">
            <w:pPr>
              <w:jc w:val="left"/>
            </w:pPr>
          </w:p>
        </w:tc>
        <w:tc>
          <w:tcPr>
            <w:tcW w:w="9073" w:type="dxa"/>
            <w:gridSpan w:val="15"/>
            <w:noWrap/>
            <w:vAlign w:val="center"/>
          </w:tcPr>
          <w:p w:rsidR="00BD110E" w:rsidRPr="001C60F2" w:rsidRDefault="00BD110E" w:rsidP="000872D3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0872D3">
              <w:t>in der zum Zeitpunkt der Ausschreibung gültigen Fassung,</w:t>
            </w:r>
          </w:p>
        </w:tc>
      </w:tr>
      <w:tr w:rsidR="00BD110E" w:rsidRPr="001C60F2" w:rsidTr="001851FC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BD110E" w:rsidRPr="001C60F2" w:rsidRDefault="00BD110E" w:rsidP="00BB49CB">
            <w:pPr>
              <w:contextualSpacing/>
              <w:jc w:val="left"/>
            </w:pPr>
          </w:p>
        </w:tc>
        <w:tc>
          <w:tcPr>
            <w:tcW w:w="9073" w:type="dxa"/>
            <w:gridSpan w:val="15"/>
            <w:noWrap/>
            <w:vAlign w:val="center"/>
          </w:tcPr>
          <w:p w:rsidR="00CD6691" w:rsidRPr="00CD6691" w:rsidRDefault="00BD110E" w:rsidP="00CD6691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 xml:space="preserve">Unterlagen gem. Aufforderung zur Angebotsabgabe, Anlagen – </w:t>
            </w:r>
            <w:r w:rsidR="000E73D2">
              <w:t>Teil B, Teil C und Teil D</w:t>
            </w:r>
          </w:p>
        </w:tc>
      </w:tr>
      <w:tr w:rsidR="003B6C9E" w:rsidRPr="001C60F2" w:rsidTr="00634F00">
        <w:trPr>
          <w:gridAfter w:val="2"/>
          <w:wAfter w:w="435" w:type="dxa"/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3B6C9E" w:rsidRPr="00973D97" w:rsidRDefault="003B6C9E" w:rsidP="003F6A26"/>
        </w:tc>
        <w:tc>
          <w:tcPr>
            <w:tcW w:w="394" w:type="dxa"/>
            <w:gridSpan w:val="3"/>
            <w:noWrap/>
          </w:tcPr>
          <w:p w:rsidR="003B6C9E" w:rsidRDefault="003B6C9E" w:rsidP="003F6A26">
            <w:pPr>
              <w:jc w:val="left"/>
            </w:pPr>
          </w:p>
        </w:tc>
        <w:tc>
          <w:tcPr>
            <w:tcW w:w="8244" w:type="dxa"/>
            <w:gridSpan w:val="10"/>
            <w:vAlign w:val="center"/>
          </w:tcPr>
          <w:p w:rsidR="003B6C9E" w:rsidRPr="00666F19" w:rsidRDefault="003B6C9E" w:rsidP="003F6A26">
            <w:pPr>
              <w:jc w:val="left"/>
            </w:pPr>
          </w:p>
        </w:tc>
      </w:tr>
      <w:tr w:rsidR="00634F00" w:rsidRPr="001C60F2" w:rsidTr="00634F00">
        <w:trPr>
          <w:trHeight w:hRule="exact" w:val="1417"/>
        </w:trPr>
        <w:tc>
          <w:tcPr>
            <w:tcW w:w="594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634F00" w:rsidRPr="00227E1B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634F00" w:rsidRPr="00227E1B" w:rsidTr="00507E41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634F00" w:rsidRPr="00227E1B" w:rsidRDefault="00634F00" w:rsidP="00634F00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clear" w:pos="851"/>
                            <w:tab w:val="num" w:pos="567"/>
                            <w:tab w:val="num" w:pos="992"/>
                          </w:tabs>
                          <w:ind w:left="567" w:hanging="567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6259E0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634F00" w:rsidRPr="00227E1B" w:rsidRDefault="00634F00" w:rsidP="00507E41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6259E0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634F00" w:rsidRPr="00227E1B" w:rsidTr="00507E41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634F00" w:rsidRPr="00227E1B" w:rsidTr="00507E41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634F00" w:rsidRPr="00227E1B" w:rsidRDefault="00634F00" w:rsidP="00507E41"/>
                    </w:tc>
                    <w:tc>
                      <w:tcPr>
                        <w:tcW w:w="850" w:type="dxa"/>
                        <w:vAlign w:val="center"/>
                      </w:tcPr>
                      <w:p w:rsidR="00634F00" w:rsidRPr="00227E1B" w:rsidRDefault="00634F00" w:rsidP="00507E41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227E1B" w:rsidRDefault="00634F00" w:rsidP="00507E41"/>
                    </w:tc>
                    <w:tc>
                      <w:tcPr>
                        <w:tcW w:w="1506" w:type="dxa"/>
                        <w:vAlign w:val="center"/>
                      </w:tcPr>
                      <w:p w:rsidR="00634F00" w:rsidRPr="00227E1B" w:rsidRDefault="00634F00" w:rsidP="00507E41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227E1B" w:rsidRDefault="00634F00" w:rsidP="00507E41"/>
                    </w:tc>
                  </w:tr>
                </w:tbl>
                <w:p w:rsidR="00634F00" w:rsidRPr="00227E1B" w:rsidRDefault="00634F00" w:rsidP="00507E41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634F00" w:rsidRPr="00227E1B" w:rsidRDefault="00634F00" w:rsidP="00507E41"/>
        </w:tc>
        <w:tc>
          <w:tcPr>
            <w:tcW w:w="9073" w:type="dxa"/>
            <w:gridSpan w:val="15"/>
            <w:noWrap/>
          </w:tcPr>
          <w:p w:rsidR="00634F00" w:rsidRPr="00227E1B" w:rsidRDefault="00634F00" w:rsidP="00507E41">
            <w:pPr>
              <w:rPr>
                <w:b/>
                <w:sz w:val="24"/>
              </w:rPr>
            </w:pPr>
          </w:p>
          <w:p w:rsidR="00634F00" w:rsidRPr="00227E1B" w:rsidRDefault="006259E0" w:rsidP="00507E41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F00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34F00" w:rsidRPr="00227E1B">
              <w:rPr>
                <w:b/>
                <w:sz w:val="24"/>
              </w:rPr>
              <w:t xml:space="preserve">  </w:t>
            </w:r>
            <w:r w:rsidR="00634F00" w:rsidRPr="00227E1B">
              <w:rPr>
                <w:b/>
              </w:rPr>
              <w:t xml:space="preserve">Ich bin/Wir sind für den zu vergebenden Liefer- oder Dienstleistungsbereich </w:t>
            </w:r>
          </w:p>
          <w:p w:rsidR="00634F00" w:rsidRPr="00227E1B" w:rsidRDefault="00634F00" w:rsidP="00507E41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634F00" w:rsidRPr="00227E1B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634F00" w:rsidRPr="00227E1B" w:rsidRDefault="00634F00" w:rsidP="00507E41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634F00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634F00" w:rsidRPr="00227E1B" w:rsidRDefault="00634F00" w:rsidP="00507E41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634F00" w:rsidRPr="00227E1B" w:rsidRDefault="00634F00" w:rsidP="00507E41"/>
                    </w:tc>
                    <w:tc>
                      <w:tcPr>
                        <w:tcW w:w="838" w:type="dxa"/>
                        <w:vAlign w:val="center"/>
                      </w:tcPr>
                      <w:p w:rsidR="00634F00" w:rsidRPr="00227E1B" w:rsidRDefault="00634F00" w:rsidP="00507E41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227E1B" w:rsidRDefault="00634F00" w:rsidP="00507E41"/>
                    </w:tc>
                    <w:tc>
                      <w:tcPr>
                        <w:tcW w:w="1482" w:type="dxa"/>
                        <w:vAlign w:val="center"/>
                      </w:tcPr>
                      <w:p w:rsidR="00634F00" w:rsidRPr="00D853F2" w:rsidRDefault="00634F00" w:rsidP="00507E41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F507C2" w:rsidRDefault="00634F00" w:rsidP="00507E41"/>
                    </w:tc>
                  </w:tr>
                  <w:tr w:rsidR="00634F00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634F00" w:rsidRPr="00F507C2" w:rsidRDefault="00634F00" w:rsidP="00507E41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634F00" w:rsidRPr="00F507C2" w:rsidRDefault="00634F00" w:rsidP="00507E41"/>
                    </w:tc>
                    <w:tc>
                      <w:tcPr>
                        <w:tcW w:w="838" w:type="dxa"/>
                        <w:vAlign w:val="center"/>
                      </w:tcPr>
                      <w:p w:rsidR="00634F00" w:rsidRPr="00D853F2" w:rsidRDefault="00634F00" w:rsidP="00507E41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D853F2" w:rsidRDefault="00634F00" w:rsidP="00507E41"/>
                    </w:tc>
                    <w:tc>
                      <w:tcPr>
                        <w:tcW w:w="1482" w:type="dxa"/>
                        <w:vAlign w:val="center"/>
                      </w:tcPr>
                      <w:p w:rsidR="00634F00" w:rsidRPr="00D853F2" w:rsidRDefault="00634F00" w:rsidP="00507E41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F507C2" w:rsidRDefault="00634F00" w:rsidP="00507E41"/>
                    </w:tc>
                  </w:tr>
                  <w:tr w:rsidR="00634F00" w:rsidRPr="00F507C2" w:rsidTr="00507E41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634F00" w:rsidRPr="00F507C2" w:rsidRDefault="00634F00" w:rsidP="00507E41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634F00" w:rsidRPr="00F507C2" w:rsidRDefault="00634F00" w:rsidP="00507E41"/>
                    </w:tc>
                    <w:tc>
                      <w:tcPr>
                        <w:tcW w:w="838" w:type="dxa"/>
                        <w:vAlign w:val="center"/>
                      </w:tcPr>
                      <w:p w:rsidR="00634F00" w:rsidRPr="00D853F2" w:rsidRDefault="00634F00" w:rsidP="00507E41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D853F2" w:rsidRDefault="00634F00" w:rsidP="00507E41"/>
                    </w:tc>
                    <w:tc>
                      <w:tcPr>
                        <w:tcW w:w="1482" w:type="dxa"/>
                        <w:vAlign w:val="center"/>
                      </w:tcPr>
                      <w:p w:rsidR="00634F00" w:rsidRPr="00D853F2" w:rsidRDefault="00634F00" w:rsidP="00507E41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634F00" w:rsidRPr="00F507C2" w:rsidRDefault="00634F00" w:rsidP="00507E41"/>
                    </w:tc>
                  </w:tr>
                </w:tbl>
                <w:p w:rsidR="00634F00" w:rsidRPr="00F507C2" w:rsidRDefault="00634F00" w:rsidP="00507E41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  <w:tr w:rsidR="00634F00" w:rsidRPr="00F507C2" w:rsidTr="00507E41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634F00" w:rsidRDefault="00634F00" w:rsidP="00507E41"/>
              </w:tc>
            </w:tr>
          </w:tbl>
          <w:p w:rsidR="00634F00" w:rsidRDefault="00634F00" w:rsidP="00507E41"/>
        </w:tc>
      </w:tr>
      <w:tr w:rsidR="00634F00" w:rsidRPr="001C60F2" w:rsidTr="00634F00">
        <w:trPr>
          <w:gridAfter w:val="2"/>
          <w:wAfter w:w="435" w:type="dxa"/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634F00" w:rsidRPr="00973D97" w:rsidRDefault="00634F00" w:rsidP="00507E41"/>
        </w:tc>
        <w:tc>
          <w:tcPr>
            <w:tcW w:w="394" w:type="dxa"/>
            <w:gridSpan w:val="3"/>
            <w:noWrap/>
          </w:tcPr>
          <w:p w:rsidR="00634F00" w:rsidRDefault="00634F00" w:rsidP="00507E41">
            <w:pPr>
              <w:jc w:val="left"/>
            </w:pPr>
          </w:p>
        </w:tc>
        <w:tc>
          <w:tcPr>
            <w:tcW w:w="8244" w:type="dxa"/>
            <w:gridSpan w:val="10"/>
            <w:vAlign w:val="center"/>
          </w:tcPr>
          <w:p w:rsidR="00634F00" w:rsidRPr="00666F19" w:rsidRDefault="00634F00" w:rsidP="00507E41">
            <w:pPr>
              <w:jc w:val="left"/>
            </w:pPr>
          </w:p>
        </w:tc>
      </w:tr>
      <w:tr w:rsidR="00634F00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83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4048EF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6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634F00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634F00" w:rsidRPr="001A6B4B" w:rsidRDefault="00634F00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06862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1A6B4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634F00" w:rsidRPr="00B6223A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634F00" w:rsidRPr="00B6223A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634F00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83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4048EF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</w:rPr>
            </w:pPr>
          </w:p>
        </w:tc>
        <w:tc>
          <w:tcPr>
            <w:tcW w:w="856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634F00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4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1A6B4B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634F00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1A6B4B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634F00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024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634F00" w:rsidRPr="001A6B4B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634F00" w:rsidRPr="001A6B4B" w:rsidRDefault="00634F00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1A6B4B">
                    <w:rPr>
                      <w:rFonts w:cs="Arial"/>
                      <w:b/>
                    </w:rPr>
                    <w:t>Einsatz von Nachunternehmern</w:t>
                  </w: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1A6B4B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634F00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634F00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634F00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634F00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4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</w:p>
              </w:tc>
            </w:tr>
            <w:tr w:rsidR="00634F00" w:rsidRPr="001A6B4B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  <w:p w:rsidR="00AA0A70" w:rsidRDefault="00AA0A7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  <w:p w:rsidR="00AA0A70" w:rsidRDefault="00AA0A7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  <w:p w:rsidR="00AA0A70" w:rsidRDefault="00AA0A7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  <w:p w:rsidR="00AA0A70" w:rsidRDefault="00AA0A7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  <w:p w:rsidR="00AA0A70" w:rsidRPr="001A6B4B" w:rsidRDefault="00AA0A7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634F00" w:rsidRPr="001A6B4B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634F00" w:rsidRPr="001A6B4B" w:rsidRDefault="00634F00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1A6B4B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1A6B4B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634F00" w:rsidRPr="001A6B4B" w:rsidRDefault="00634F00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1A6B4B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634F00" w:rsidRPr="001A6B4B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9024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1A6B4B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634F00" w:rsidRPr="004048EF" w:rsidTr="00634F0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8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4048EF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highlight w:val="yellow"/>
              </w:rPr>
            </w:pPr>
            <w:bookmarkStart w:id="1" w:name="_Hlk227156029"/>
            <w:r w:rsidRPr="004048EF">
              <w:rPr>
                <w:rFonts w:cs="Arial"/>
                <w:b/>
                <w:bCs/>
                <w:sz w:val="22"/>
              </w:rPr>
              <w:t>8</w:t>
            </w:r>
          </w:p>
        </w:tc>
        <w:tc>
          <w:tcPr>
            <w:tcW w:w="9024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F00" w:rsidRPr="004048EF" w:rsidRDefault="00634F00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4048E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1"/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Default="00F6777B" w:rsidP="000C08C1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Default="00F6777B" w:rsidP="000C08C1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Default="00F6777B" w:rsidP="000C08C1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Pr="001C60F2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Default="00F6777B" w:rsidP="000C08C1">
            <w:r>
              <w:t>ich/wir den Wortlaut der vom Auftraggeber verfassten Langfassung des Leistungsverzeichnisses  als alleinverbindlich anerkenne(n).</w:t>
            </w:r>
          </w:p>
        </w:tc>
      </w:tr>
      <w:tr w:rsidR="00F6777B" w:rsidRPr="0027784E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Pr="0027784E" w:rsidRDefault="00F6777B" w:rsidP="008A5286">
            <w:pPr>
              <w:jc w:val="right"/>
            </w:pPr>
            <w:r w:rsidRPr="0027784E"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Pr="0027784E" w:rsidRDefault="00F6777B" w:rsidP="000C08C1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Pr="001C60F2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Pr="001C60F2" w:rsidRDefault="00F6777B" w:rsidP="000C08C1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F6777B" w:rsidRPr="0027784E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Pr="0027784E" w:rsidRDefault="00F6777B" w:rsidP="008A5286">
            <w:pPr>
              <w:jc w:val="right"/>
            </w:pPr>
            <w:r w:rsidRPr="0027784E"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Pr="0027784E" w:rsidRDefault="00F6777B" w:rsidP="000C08C1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Pr="001C60F2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Pr="001C60F2" w:rsidRDefault="00F6777B" w:rsidP="000C08C1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>
              <w:t xml:space="preserve"> (gem. § 2a LTTG).</w:t>
            </w:r>
          </w:p>
        </w:tc>
      </w:tr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Pr="001C60F2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Pr="001C60F2" w:rsidRDefault="00F6777B" w:rsidP="000C08C1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>
              <w:t xml:space="preserve">IAO </w:t>
            </w:r>
            <w:r w:rsidRPr="00491C69">
              <w:t xml:space="preserve">Übereinkommen </w:t>
            </w:r>
            <w:r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F6777B" w:rsidRPr="001C60F2" w:rsidTr="00F6777B">
        <w:trPr>
          <w:trHeight w:val="284"/>
        </w:trPr>
        <w:tc>
          <w:tcPr>
            <w:tcW w:w="594" w:type="dxa"/>
            <w:gridSpan w:val="3"/>
            <w:noWrap/>
            <w:tcMar>
              <w:left w:w="28" w:type="dxa"/>
            </w:tcMar>
            <w:vAlign w:val="center"/>
          </w:tcPr>
          <w:p w:rsidR="00F6777B" w:rsidRPr="0027784E" w:rsidRDefault="00F6777B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F6777B" w:rsidRPr="001C60F2" w:rsidRDefault="00F6777B" w:rsidP="008A5286">
            <w:pPr>
              <w:jc w:val="right"/>
            </w:pPr>
            <w:r>
              <w:t>–</w:t>
            </w:r>
          </w:p>
        </w:tc>
        <w:tc>
          <w:tcPr>
            <w:tcW w:w="8789" w:type="dxa"/>
            <w:gridSpan w:val="13"/>
            <w:vAlign w:val="center"/>
          </w:tcPr>
          <w:p w:rsidR="00F6777B" w:rsidRDefault="00F6777B" w:rsidP="000C08C1">
            <w:r>
              <w:t>§ 7 LTTG: Die Sanktionen nach § 7 LTTG werden hiermit vereinbart.</w:t>
            </w:r>
          </w:p>
          <w:p w:rsidR="006B29F7" w:rsidRPr="001C60F2" w:rsidRDefault="006B29F7" w:rsidP="000C08C1"/>
        </w:tc>
      </w:tr>
      <w:tr w:rsidR="00BD110E" w:rsidRPr="00410951" w:rsidTr="007A78B0">
        <w:trPr>
          <w:cantSplit/>
          <w:trHeight w:val="284"/>
        </w:trPr>
        <w:tc>
          <w:tcPr>
            <w:tcW w:w="9667" w:type="dxa"/>
            <w:gridSpan w:val="1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D110E" w:rsidRDefault="006B29F7" w:rsidP="00347E05">
            <w:pPr>
              <w:jc w:val="left"/>
              <w:rPr>
                <w:sz w:val="18"/>
                <w:szCs w:val="18"/>
              </w:rPr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7E70A0" w:rsidRPr="00126C7B" w:rsidRDefault="007E70A0" w:rsidP="00347E05">
            <w:pPr>
              <w:jc w:val="left"/>
              <w:rPr>
                <w:sz w:val="18"/>
                <w:szCs w:val="18"/>
              </w:rPr>
            </w:pPr>
          </w:p>
          <w:p w:rsidR="00BD110E" w:rsidRDefault="00BD110E" w:rsidP="00347E05">
            <w:pPr>
              <w:jc w:val="left"/>
            </w:pPr>
          </w:p>
          <w:p w:rsidR="006B29F7" w:rsidRDefault="006B29F7" w:rsidP="00347E05">
            <w:pPr>
              <w:jc w:val="left"/>
            </w:pPr>
          </w:p>
          <w:p w:rsidR="006B29F7" w:rsidRDefault="006B29F7" w:rsidP="00347E05">
            <w:pPr>
              <w:jc w:val="left"/>
            </w:pPr>
          </w:p>
          <w:p w:rsidR="006B29F7" w:rsidRDefault="006B29F7" w:rsidP="00347E05">
            <w:pPr>
              <w:jc w:val="left"/>
            </w:pPr>
          </w:p>
          <w:p w:rsidR="006B29F7" w:rsidRPr="00FA6D6C" w:rsidRDefault="006B29F7" w:rsidP="00347E05">
            <w:pPr>
              <w:jc w:val="left"/>
            </w:pPr>
          </w:p>
        </w:tc>
      </w:tr>
    </w:tbl>
    <w:p w:rsidR="00140608" w:rsidRPr="00635A4E" w:rsidRDefault="00140608">
      <w:pPr>
        <w:rPr>
          <w:sz w:val="12"/>
          <w:szCs w:val="12"/>
        </w:rPr>
      </w:pPr>
    </w:p>
    <w:sectPr w:rsidR="00140608" w:rsidRPr="00635A4E" w:rsidSect="008722A6">
      <w:headerReference w:type="default" r:id="rId8"/>
      <w:footerReference w:type="default" r:id="rId9"/>
      <w:pgSz w:w="11906" w:h="16838" w:code="9"/>
      <w:pgMar w:top="851" w:right="991" w:bottom="993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A62" w:rsidRDefault="000A6A62">
      <w:r>
        <w:separator/>
      </w:r>
    </w:p>
    <w:p w:rsidR="000A6A62" w:rsidRDefault="000A6A62"/>
    <w:p w:rsidR="000A6A62" w:rsidRDefault="000A6A62"/>
  </w:endnote>
  <w:endnote w:type="continuationSeparator" w:id="0">
    <w:p w:rsidR="000A6A62" w:rsidRDefault="000A6A62">
      <w:r>
        <w:continuationSeparator/>
      </w:r>
    </w:p>
    <w:p w:rsidR="000A6A62" w:rsidRDefault="000A6A62"/>
    <w:p w:rsidR="000A6A62" w:rsidRDefault="000A6A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CC4D24" w:rsidRPr="00D6072E" w:rsidTr="00485D27">
      <w:trPr>
        <w:cantSplit/>
        <w:trHeight w:hRule="exact" w:val="397"/>
      </w:trPr>
      <w:tc>
        <w:tcPr>
          <w:tcW w:w="147" w:type="dxa"/>
          <w:vAlign w:val="center"/>
        </w:tcPr>
        <w:p w:rsidR="00CC4D24" w:rsidRPr="00D6072E" w:rsidRDefault="00CC4D24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CC4D24" w:rsidRPr="00D6072E" w:rsidRDefault="00CC4D24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CC4D24" w:rsidRPr="00D6072E" w:rsidRDefault="00CC4D24" w:rsidP="00DF3F79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CC4D24" w:rsidRPr="00D6072E" w:rsidRDefault="00CC4D24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6B29F7">
            <w:rPr>
              <w:rFonts w:cs="Arial"/>
              <w:b/>
              <w:noProof/>
              <w:sz w:val="16"/>
              <w:szCs w:val="16"/>
            </w:rPr>
            <w:t>2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6B29F7">
            <w:rPr>
              <w:rFonts w:cs="Arial"/>
              <w:b/>
              <w:noProof/>
              <w:sz w:val="16"/>
              <w:szCs w:val="16"/>
            </w:rPr>
            <w:t>2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CC4D24" w:rsidRPr="00551B7B" w:rsidRDefault="00CC4D24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A62" w:rsidRDefault="000A6A62" w:rsidP="00026D23">
      <w:r>
        <w:separator/>
      </w:r>
    </w:p>
  </w:footnote>
  <w:footnote w:type="continuationSeparator" w:id="0">
    <w:p w:rsidR="000A6A62" w:rsidRDefault="000A6A62">
      <w:r>
        <w:continuationSeparator/>
      </w:r>
    </w:p>
    <w:p w:rsidR="000A6A62" w:rsidRDefault="000A6A62"/>
    <w:p w:rsidR="000A6A62" w:rsidRDefault="000A6A62"/>
  </w:footnote>
  <w:footnote w:id="1">
    <w:p w:rsidR="00CC4D24" w:rsidRPr="00473D23" w:rsidRDefault="00CC4D24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  <w:footnote w:id="2">
    <w:p w:rsidR="00634F00" w:rsidRPr="00DB348F" w:rsidRDefault="00634F00" w:rsidP="00634F00">
      <w:pPr>
        <w:pStyle w:val="Funotentext"/>
        <w:rPr>
          <w:rFonts w:asciiTheme="minorHAnsi" w:hAnsiTheme="minorHAnsi" w:cstheme="minorHAnsi"/>
        </w:rPr>
      </w:pPr>
      <w:r w:rsidRPr="00DB348F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DB348F">
        <w:rPr>
          <w:rFonts w:asciiTheme="minorHAnsi" w:hAnsiTheme="minorHAnsi" w:cstheme="minorHAnsi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D24" w:rsidRDefault="00CC4D24" w:rsidP="002000E3">
    <w:pPr>
      <w:pStyle w:val="Kopfzeile"/>
      <w:rPr>
        <w:b w:val="0"/>
        <w:sz w:val="20"/>
        <w:szCs w:val="20"/>
      </w:rPr>
    </w:pPr>
    <w:r w:rsidRPr="002000E3">
      <w:rPr>
        <w:b w:val="0"/>
        <w:sz w:val="20"/>
        <w:szCs w:val="20"/>
      </w:rPr>
      <w:t>633</w:t>
    </w:r>
    <w:r w:rsidR="002000E3">
      <w:rPr>
        <w:b w:val="0"/>
        <w:sz w:val="20"/>
        <w:szCs w:val="20"/>
      </w:rPr>
      <w:t xml:space="preserve"> </w:t>
    </w:r>
    <w:r w:rsidRPr="002000E3">
      <w:rPr>
        <w:b w:val="0"/>
        <w:sz w:val="20"/>
        <w:szCs w:val="20"/>
      </w:rPr>
      <w:t>(Angebotsschreiben  Lose</w:t>
    </w:r>
    <w:r w:rsidR="006B1CF3" w:rsidRPr="002000E3">
      <w:rPr>
        <w:b w:val="0"/>
        <w:sz w:val="20"/>
        <w:szCs w:val="20"/>
      </w:rPr>
      <w:t xml:space="preserve"> – Liefer-</w:t>
    </w:r>
    <w:r w:rsidR="00311397" w:rsidRPr="002000E3">
      <w:rPr>
        <w:b w:val="0"/>
        <w:sz w:val="20"/>
        <w:szCs w:val="20"/>
      </w:rPr>
      <w:t>/</w:t>
    </w:r>
    <w:r w:rsidR="006B1CF3" w:rsidRPr="002000E3">
      <w:rPr>
        <w:b w:val="0"/>
        <w:sz w:val="20"/>
        <w:szCs w:val="20"/>
      </w:rPr>
      <w:t>Dienstleistungen</w:t>
    </w:r>
    <w:r w:rsidRPr="002000E3">
      <w:rPr>
        <w:b w:val="0"/>
        <w:sz w:val="20"/>
        <w:szCs w:val="20"/>
      </w:rPr>
      <w:t>)</w:t>
    </w:r>
  </w:p>
  <w:p w:rsidR="002000E3" w:rsidRPr="002000E3" w:rsidRDefault="002000E3" w:rsidP="002000E3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2566E1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4"/>
  </w:num>
  <w:num w:numId="5">
    <w:abstractNumId w:val="11"/>
  </w:num>
  <w:num w:numId="6">
    <w:abstractNumId w:val="3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6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19"/>
  </w:num>
  <w:num w:numId="25">
    <w:abstractNumId w:val="22"/>
  </w:num>
  <w:num w:numId="26">
    <w:abstractNumId w:val="4"/>
  </w:num>
  <w:num w:numId="27">
    <w:abstractNumId w:val="21"/>
  </w:num>
  <w:num w:numId="28">
    <w:abstractNumId w:val="20"/>
  </w:num>
  <w:num w:numId="29">
    <w:abstractNumId w:val="14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2666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872D3"/>
    <w:rsid w:val="00087541"/>
    <w:rsid w:val="0009046A"/>
    <w:rsid w:val="000A42AA"/>
    <w:rsid w:val="000A4825"/>
    <w:rsid w:val="000A6A62"/>
    <w:rsid w:val="000C026F"/>
    <w:rsid w:val="000C08C1"/>
    <w:rsid w:val="000D2327"/>
    <w:rsid w:val="000D4D14"/>
    <w:rsid w:val="000E73D2"/>
    <w:rsid w:val="001028D9"/>
    <w:rsid w:val="00106076"/>
    <w:rsid w:val="00112821"/>
    <w:rsid w:val="00113FAB"/>
    <w:rsid w:val="0012133E"/>
    <w:rsid w:val="00126C7B"/>
    <w:rsid w:val="00126E84"/>
    <w:rsid w:val="00127C79"/>
    <w:rsid w:val="00140608"/>
    <w:rsid w:val="001426F7"/>
    <w:rsid w:val="00143642"/>
    <w:rsid w:val="00144D50"/>
    <w:rsid w:val="00144FAD"/>
    <w:rsid w:val="00154EED"/>
    <w:rsid w:val="001851FC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00E3"/>
    <w:rsid w:val="002031BB"/>
    <w:rsid w:val="00206D22"/>
    <w:rsid w:val="0020785E"/>
    <w:rsid w:val="002207FA"/>
    <w:rsid w:val="00231273"/>
    <w:rsid w:val="00232128"/>
    <w:rsid w:val="00233A2F"/>
    <w:rsid w:val="00243788"/>
    <w:rsid w:val="00245335"/>
    <w:rsid w:val="002517FD"/>
    <w:rsid w:val="00251A0A"/>
    <w:rsid w:val="00263542"/>
    <w:rsid w:val="002748DF"/>
    <w:rsid w:val="00280E29"/>
    <w:rsid w:val="00286C4B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0692"/>
    <w:rsid w:val="00385A75"/>
    <w:rsid w:val="00387E5A"/>
    <w:rsid w:val="00390CBB"/>
    <w:rsid w:val="0039428B"/>
    <w:rsid w:val="003A04A8"/>
    <w:rsid w:val="003A0DC8"/>
    <w:rsid w:val="003A36E9"/>
    <w:rsid w:val="003A6CC4"/>
    <w:rsid w:val="003B6C9E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781A"/>
    <w:rsid w:val="00424038"/>
    <w:rsid w:val="00435DB1"/>
    <w:rsid w:val="00441004"/>
    <w:rsid w:val="0045228F"/>
    <w:rsid w:val="00454471"/>
    <w:rsid w:val="00456DC3"/>
    <w:rsid w:val="0045726B"/>
    <w:rsid w:val="00464175"/>
    <w:rsid w:val="00465A6F"/>
    <w:rsid w:val="0047055A"/>
    <w:rsid w:val="00473D23"/>
    <w:rsid w:val="00474DE8"/>
    <w:rsid w:val="00477548"/>
    <w:rsid w:val="00480ABD"/>
    <w:rsid w:val="004818FE"/>
    <w:rsid w:val="00485D27"/>
    <w:rsid w:val="00492429"/>
    <w:rsid w:val="004A3940"/>
    <w:rsid w:val="004C19E2"/>
    <w:rsid w:val="004C2246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132EE"/>
    <w:rsid w:val="00520D3B"/>
    <w:rsid w:val="005233E8"/>
    <w:rsid w:val="00533012"/>
    <w:rsid w:val="005333C9"/>
    <w:rsid w:val="00536CC6"/>
    <w:rsid w:val="005503E5"/>
    <w:rsid w:val="00551B7B"/>
    <w:rsid w:val="00554BEC"/>
    <w:rsid w:val="00556CE7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C16A9"/>
    <w:rsid w:val="005C301C"/>
    <w:rsid w:val="005C41DA"/>
    <w:rsid w:val="005D2752"/>
    <w:rsid w:val="005E64B0"/>
    <w:rsid w:val="005F32A5"/>
    <w:rsid w:val="005F41CD"/>
    <w:rsid w:val="005F7F18"/>
    <w:rsid w:val="00603E73"/>
    <w:rsid w:val="00605DD3"/>
    <w:rsid w:val="00606550"/>
    <w:rsid w:val="00607EE7"/>
    <w:rsid w:val="00614636"/>
    <w:rsid w:val="006259E0"/>
    <w:rsid w:val="00634F00"/>
    <w:rsid w:val="00635A4E"/>
    <w:rsid w:val="00640260"/>
    <w:rsid w:val="00643351"/>
    <w:rsid w:val="0066119D"/>
    <w:rsid w:val="00666F19"/>
    <w:rsid w:val="00667DCD"/>
    <w:rsid w:val="00673BE2"/>
    <w:rsid w:val="00680FAC"/>
    <w:rsid w:val="006A1F5B"/>
    <w:rsid w:val="006A5AED"/>
    <w:rsid w:val="006A66F3"/>
    <w:rsid w:val="006B1CF3"/>
    <w:rsid w:val="006B29F7"/>
    <w:rsid w:val="006B7CF1"/>
    <w:rsid w:val="006C5A31"/>
    <w:rsid w:val="006D70A3"/>
    <w:rsid w:val="006E0FEE"/>
    <w:rsid w:val="006F369F"/>
    <w:rsid w:val="00724A78"/>
    <w:rsid w:val="00724CA7"/>
    <w:rsid w:val="00733C41"/>
    <w:rsid w:val="00734EDE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B6E48"/>
    <w:rsid w:val="007C0B33"/>
    <w:rsid w:val="007E0BC2"/>
    <w:rsid w:val="007E61DB"/>
    <w:rsid w:val="007E70A0"/>
    <w:rsid w:val="007E7294"/>
    <w:rsid w:val="00807C7E"/>
    <w:rsid w:val="0081095D"/>
    <w:rsid w:val="0081723D"/>
    <w:rsid w:val="00823EDF"/>
    <w:rsid w:val="008406FE"/>
    <w:rsid w:val="00863C0C"/>
    <w:rsid w:val="008722A6"/>
    <w:rsid w:val="00876BB1"/>
    <w:rsid w:val="00893505"/>
    <w:rsid w:val="00894C0C"/>
    <w:rsid w:val="008A3436"/>
    <w:rsid w:val="008A6864"/>
    <w:rsid w:val="008B1D93"/>
    <w:rsid w:val="008B1F06"/>
    <w:rsid w:val="008B4C5D"/>
    <w:rsid w:val="008C109B"/>
    <w:rsid w:val="008D764D"/>
    <w:rsid w:val="008D7FD0"/>
    <w:rsid w:val="008F52AA"/>
    <w:rsid w:val="008F6547"/>
    <w:rsid w:val="0091009E"/>
    <w:rsid w:val="00910F0B"/>
    <w:rsid w:val="0091717A"/>
    <w:rsid w:val="0091799E"/>
    <w:rsid w:val="0093260C"/>
    <w:rsid w:val="00940F19"/>
    <w:rsid w:val="009423AD"/>
    <w:rsid w:val="00942AB9"/>
    <w:rsid w:val="00962412"/>
    <w:rsid w:val="00967807"/>
    <w:rsid w:val="0097166A"/>
    <w:rsid w:val="00973D97"/>
    <w:rsid w:val="00995989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11C8E"/>
    <w:rsid w:val="00A12D13"/>
    <w:rsid w:val="00A274E8"/>
    <w:rsid w:val="00A31A3E"/>
    <w:rsid w:val="00A357E4"/>
    <w:rsid w:val="00A35AB2"/>
    <w:rsid w:val="00A5084B"/>
    <w:rsid w:val="00A53396"/>
    <w:rsid w:val="00A56A1F"/>
    <w:rsid w:val="00A61338"/>
    <w:rsid w:val="00A630FF"/>
    <w:rsid w:val="00A660DB"/>
    <w:rsid w:val="00A75824"/>
    <w:rsid w:val="00A8283A"/>
    <w:rsid w:val="00A85D6B"/>
    <w:rsid w:val="00A90C84"/>
    <w:rsid w:val="00A946BA"/>
    <w:rsid w:val="00A95B8B"/>
    <w:rsid w:val="00AA0988"/>
    <w:rsid w:val="00AA0A70"/>
    <w:rsid w:val="00AA2452"/>
    <w:rsid w:val="00AA43C5"/>
    <w:rsid w:val="00AA6B7B"/>
    <w:rsid w:val="00AB16AF"/>
    <w:rsid w:val="00AB277B"/>
    <w:rsid w:val="00AB4B05"/>
    <w:rsid w:val="00AB5636"/>
    <w:rsid w:val="00AB6A33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ADB"/>
    <w:rsid w:val="00B9751C"/>
    <w:rsid w:val="00BA4121"/>
    <w:rsid w:val="00BA4858"/>
    <w:rsid w:val="00BA5E42"/>
    <w:rsid w:val="00BA7556"/>
    <w:rsid w:val="00BB49CB"/>
    <w:rsid w:val="00BC1C9D"/>
    <w:rsid w:val="00BC2DD5"/>
    <w:rsid w:val="00BD01D4"/>
    <w:rsid w:val="00BD110E"/>
    <w:rsid w:val="00BD1AB8"/>
    <w:rsid w:val="00C03D38"/>
    <w:rsid w:val="00C04FCD"/>
    <w:rsid w:val="00C0596E"/>
    <w:rsid w:val="00C101BF"/>
    <w:rsid w:val="00C17C46"/>
    <w:rsid w:val="00C246AC"/>
    <w:rsid w:val="00C26124"/>
    <w:rsid w:val="00C2678D"/>
    <w:rsid w:val="00C27171"/>
    <w:rsid w:val="00C30192"/>
    <w:rsid w:val="00C456E1"/>
    <w:rsid w:val="00C45CD7"/>
    <w:rsid w:val="00C552DA"/>
    <w:rsid w:val="00C625C6"/>
    <w:rsid w:val="00C71FD0"/>
    <w:rsid w:val="00C764C5"/>
    <w:rsid w:val="00C81A77"/>
    <w:rsid w:val="00CB2EEB"/>
    <w:rsid w:val="00CB40AA"/>
    <w:rsid w:val="00CC4D24"/>
    <w:rsid w:val="00CD254F"/>
    <w:rsid w:val="00CD54C7"/>
    <w:rsid w:val="00CD6691"/>
    <w:rsid w:val="00CF64C4"/>
    <w:rsid w:val="00CF68D2"/>
    <w:rsid w:val="00CF73FA"/>
    <w:rsid w:val="00D00C76"/>
    <w:rsid w:val="00D00F35"/>
    <w:rsid w:val="00D05C74"/>
    <w:rsid w:val="00D10838"/>
    <w:rsid w:val="00D16F15"/>
    <w:rsid w:val="00D22A3E"/>
    <w:rsid w:val="00D23B01"/>
    <w:rsid w:val="00D36B80"/>
    <w:rsid w:val="00D462D3"/>
    <w:rsid w:val="00D506E0"/>
    <w:rsid w:val="00D52796"/>
    <w:rsid w:val="00D6072E"/>
    <w:rsid w:val="00D6465F"/>
    <w:rsid w:val="00D73780"/>
    <w:rsid w:val="00D93428"/>
    <w:rsid w:val="00DA276D"/>
    <w:rsid w:val="00DB0D4A"/>
    <w:rsid w:val="00DB4595"/>
    <w:rsid w:val="00DB5789"/>
    <w:rsid w:val="00DB5B7E"/>
    <w:rsid w:val="00DB6C0D"/>
    <w:rsid w:val="00DC2EA6"/>
    <w:rsid w:val="00DC7E08"/>
    <w:rsid w:val="00DD3F56"/>
    <w:rsid w:val="00DE1038"/>
    <w:rsid w:val="00DE2F64"/>
    <w:rsid w:val="00DE420C"/>
    <w:rsid w:val="00DF0BB6"/>
    <w:rsid w:val="00DF204E"/>
    <w:rsid w:val="00DF3F79"/>
    <w:rsid w:val="00E02FAA"/>
    <w:rsid w:val="00E05D8D"/>
    <w:rsid w:val="00E06A78"/>
    <w:rsid w:val="00E1197E"/>
    <w:rsid w:val="00E22488"/>
    <w:rsid w:val="00E26892"/>
    <w:rsid w:val="00E322E9"/>
    <w:rsid w:val="00E33206"/>
    <w:rsid w:val="00E3730E"/>
    <w:rsid w:val="00E4388C"/>
    <w:rsid w:val="00E578EB"/>
    <w:rsid w:val="00E6087B"/>
    <w:rsid w:val="00E65E03"/>
    <w:rsid w:val="00E661E0"/>
    <w:rsid w:val="00E74FFB"/>
    <w:rsid w:val="00E85EBB"/>
    <w:rsid w:val="00EC7AED"/>
    <w:rsid w:val="00F074FC"/>
    <w:rsid w:val="00F104BB"/>
    <w:rsid w:val="00F133C2"/>
    <w:rsid w:val="00F21669"/>
    <w:rsid w:val="00F21827"/>
    <w:rsid w:val="00F24117"/>
    <w:rsid w:val="00F25E67"/>
    <w:rsid w:val="00F32C49"/>
    <w:rsid w:val="00F33AC7"/>
    <w:rsid w:val="00F562AE"/>
    <w:rsid w:val="00F6777B"/>
    <w:rsid w:val="00F71560"/>
    <w:rsid w:val="00F808B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F094B"/>
    <w:rsid w:val="00FF387A"/>
    <w:rsid w:val="00FF430E"/>
    <w:rsid w:val="00FF6D9C"/>
    <w:rsid w:val="00FF7038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BBC6C6"/>
  <w15:docId w15:val="{7CD95A7D-F0C2-42E4-A590-B340C2C9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1851FC"/>
    <w:pPr>
      <w:numPr>
        <w:numId w:val="17"/>
      </w:numPr>
      <w:tabs>
        <w:tab w:val="left" w:pos="567"/>
      </w:tabs>
      <w:spacing w:before="120" w:after="120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E60B9-4A6D-416E-96EA-2AC51F8B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741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 Lose</vt:lpstr>
    </vt:vector>
  </TitlesOfParts>
  <Company>BBR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 Lose</dc:title>
  <dc:subject>Angebotsschreioben VOL losweise Vergabe</dc:subject>
  <dc:creator>Dorothea Fenner</dc:creator>
  <cp:lastModifiedBy>Vogel E. (Vergabestelle)</cp:lastModifiedBy>
  <cp:revision>2</cp:revision>
  <cp:lastPrinted>2012-05-04T08:43:00Z</cp:lastPrinted>
  <dcterms:created xsi:type="dcterms:W3CDTF">2026-05-04T14:19:00Z</dcterms:created>
  <dcterms:modified xsi:type="dcterms:W3CDTF">2026-05-04T14:19:00Z</dcterms:modified>
</cp:coreProperties>
</file>